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b2b8db" w14:textId="eb2b8d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611F4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C611F4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7613AF" w:rsidP="004F3811" w:rsidRDefault="00511B34">
      <w:pPr>
        <w:jc w:val="center"/>
        <w:rPr>
          <w:rFonts w:cs="Arial"/>
          <w:b/>
        </w:rPr>
      </w:pPr>
      <w:r w:rsidRPr="00511B34">
        <w:rPr>
          <w:rFonts w:cs="Arial"/>
          <w:b/>
        </w:rPr>
        <w:t>NAVIS MARIS j.d.o.o. Rovinj, Braće Pesel 27, OIB: 52682798524</w:t>
      </w:r>
      <w:r w:rsidRPr="007613AF" w:rsidR="007613AF">
        <w:rPr>
          <w:rFonts w:cs="Arial"/>
          <w:b/>
        </w:rPr>
        <w:t>,</w:t>
      </w:r>
      <w:r w:rsidR="007613AF">
        <w:rPr>
          <w:rFonts w:cs="Arial"/>
          <w:b/>
        </w:rPr>
        <w:t xml:space="preserve">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511B34">
      <w:pPr>
        <w:jc w:val="center"/>
        <w:rPr>
          <w:rFonts w:cs="Arial"/>
        </w:rPr>
      </w:pPr>
      <w:r>
        <w:rPr>
          <w:rFonts w:cs="Arial"/>
        </w:rPr>
        <w:t xml:space="preserve">Početak u </w:t>
      </w:r>
      <w:r w:rsidR="00C611F4">
        <w:rPr>
          <w:rFonts w:cs="Arial"/>
        </w:rPr>
        <w:t>9,00</w:t>
      </w:r>
      <w:r>
        <w:rPr>
          <w:rFonts w:cs="Arial"/>
        </w:rPr>
        <w:t xml:space="preserve"> </w:t>
      </w:r>
      <w:r w:rsidRPr="00BE62FB" w:rsidR="004F3811">
        <w:rPr>
          <w:rFonts w:cs="Arial"/>
        </w:rPr>
        <w:t>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511B34">
        <w:rPr>
          <w:rFonts w:cs="Arial"/>
        </w:rPr>
        <w:t xml:space="preserve">Pun. dužnika Jasna Mofardin.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74652C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611F4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C611F4">
        <w:rPr>
          <w:rFonts w:cs="Arial"/>
        </w:rPr>
        <w:t>rujna</w:t>
      </w:r>
      <w:r w:rsidR="00E840CD">
        <w:rPr>
          <w:rFonts w:cs="Arial"/>
        </w:rPr>
        <w:t xml:space="preserve"> </w:t>
      </w:r>
      <w:r w:rsidRPr="00BE62FB">
        <w:rPr>
          <w:rFonts w:cs="Arial"/>
        </w:rPr>
        <w:t xml:space="preserve"> 20</w:t>
      </w:r>
      <w:r w:rsidR="007613AF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74652C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E003A9">
        <w:rPr>
          <w:rFonts w:cs="Arial"/>
        </w:rPr>
        <w:t xml:space="preserve">Pun. dužnika navodi da je dužnik u cijelosti podmirio dugovanje prema HEP-u a što je vidljivo iz očevidnika neizvršenih osnova kojeg dostavlja u spis. navodi da je u očevidniku i dalje zavedeno potraživanje Grada Rovinja u odnosu na koje je dužnik sklopio ugovor o namirenju duga koji je već ranije priložen u spis a po osnovi kojeg sporazuma je Grad Rovinj trebao povući blokadu, a što iz dužniku nepoznatog razloga nije učinjeno do danas. Nakon što bude povučena blokada Grada Rovinja dužnikov račun biti će blokiran samo za novonastalu blokadu prema Istarskom vodovodu u iznosu od 321,35 kn, za koji blokadu dužnik nije ni znao dok nije pribavio izvod iz FINA-e. Radi svega navedenog moli da se današnje ročište odgodi još jednom. </w:t>
      </w:r>
    </w:p>
    <w:p w:rsidRPr="00BE62FB" w:rsidR="001A18A5" w:rsidP="001A18A5" w:rsidRDefault="00E003A9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Pr="00BE62FB" w:rsidR="004F3811" w:rsidP="0074652C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D628C8" w:rsidR="0074652C" w:rsidP="001A2D10" w:rsidRDefault="0074652C">
      <w:pPr>
        <w:jc w:val="both"/>
      </w:pPr>
      <w:r>
        <w:tab/>
      </w:r>
      <w:r w:rsidRPr="00D628C8">
        <w:t xml:space="preserve">SUDAC </w:t>
      </w:r>
    </w:p>
    <w:p w:rsidRPr="00D628C8" w:rsidR="0074652C" w:rsidP="001A2D10" w:rsidRDefault="0074652C">
      <w:pPr>
        <w:jc w:val="both"/>
      </w:pPr>
    </w:p>
    <w:p w:rsidR="0074652C" w:rsidP="001A2D10" w:rsidRDefault="0074652C">
      <w:pPr>
        <w:jc w:val="center"/>
      </w:pPr>
      <w:r w:rsidRPr="00D628C8">
        <w:t>RJEŠAVA</w:t>
      </w:r>
    </w:p>
    <w:p w:rsidR="0074652C" w:rsidP="001A2D10" w:rsidRDefault="0074652C"/>
    <w:p w:rsidR="0074652C" w:rsidP="001A2D10" w:rsidRDefault="0074652C">
      <w:pPr>
        <w:jc w:val="both"/>
      </w:pPr>
      <w:r>
        <w:tab/>
        <w:t xml:space="preserve">Današnje ročište se odgađa te se istovremeno zakazuje iduće ročište za DAN </w:t>
      </w:r>
      <w:r w:rsidR="00AF38DD">
        <w:t>19</w:t>
      </w:r>
      <w:r>
        <w:t xml:space="preserve">. </w:t>
      </w:r>
      <w:r w:rsidR="00AF38DD">
        <w:t xml:space="preserve">studenog </w:t>
      </w:r>
      <w:r>
        <w:t xml:space="preserve">2021. u </w:t>
      </w:r>
      <w:r w:rsidR="00AF38DD">
        <w:t>8,30</w:t>
      </w:r>
      <w:r>
        <w:t xml:space="preserve"> sati.  </w:t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E003A9">
        <w:rPr>
          <w:rFonts w:cs="Arial"/>
        </w:rPr>
        <w:t>9,07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7613AF">
        <w:rPr>
          <w:rFonts w:cs="Arial"/>
        </w:rPr>
        <w:tab/>
        <w:t xml:space="preserve">                     </w:t>
      </w:r>
      <w:r w:rsidRPr="00BE62FB">
        <w:rPr>
          <w:rFonts w:cs="Arial"/>
        </w:rPr>
        <w:t xml:space="preserve">         </w:t>
      </w:r>
      <w:r w:rsidR="00E003A9">
        <w:rPr>
          <w:rFonts w:cs="Arial"/>
        </w:rPr>
        <w:t>Pun.</w:t>
      </w:r>
      <w:r w:rsidRPr="00BE62FB">
        <w:rPr>
          <w:rFonts w:cs="Arial"/>
        </w:rPr>
        <w:t xml:space="preserve">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7613AF" w:rsidP="004F3811" w:rsidRDefault="007613AF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13AF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613AF">
      <w:rPr>
        <w:rStyle w:val="Brojstranice"/>
        <w:rFonts w:ascii="Arial" w:hAnsi="Arial" w:cs="Arial"/>
      </w:rPr>
      <w:fldChar w:fldCharType="begin"/>
    </w:r>
    <w:r w:rsidRPr="007613AF">
      <w:rPr>
        <w:rStyle w:val="Brojstranice"/>
        <w:rFonts w:ascii="Arial" w:hAnsi="Arial" w:cs="Arial"/>
      </w:rPr>
      <w:instrText xml:space="preserve">PAGE  </w:instrText>
    </w:r>
    <w:r w:rsidRPr="007613AF">
      <w:rPr>
        <w:rStyle w:val="Brojstranice"/>
        <w:rFonts w:ascii="Arial" w:hAnsi="Arial" w:cs="Arial"/>
      </w:rPr>
      <w:fldChar w:fldCharType="separate"/>
    </w:r>
    <w:r w:rsidR="00112D5E">
      <w:rPr>
        <w:rStyle w:val="Brojstranice"/>
        <w:rFonts w:ascii="Arial" w:hAnsi="Arial" w:cs="Arial"/>
        <w:noProof/>
      </w:rPr>
      <w:t>2</w:t>
    </w:r>
    <w:r w:rsidRPr="007613AF">
      <w:rPr>
        <w:rStyle w:val="Brojstranice"/>
        <w:rFonts w:ascii="Arial" w:hAnsi="Arial" w:cs="Arial"/>
      </w:rPr>
      <w:fldChar w:fldCharType="end"/>
    </w:r>
  </w:p>
  <w:p w:rsidRPr="00BE62FB" w:rsidR="00511B34" w:rsidP="00511B34" w:rsidRDefault="00511B34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429/2021-</w:t>
    </w:r>
    <w:r w:rsidR="00C611F4">
      <w:rPr>
        <w:rFonts w:ascii="Arial" w:hAnsi="Arial" w:cs="Arial"/>
      </w:rPr>
      <w:t>13</w:t>
    </w:r>
  </w:p>
  <w:p w:rsidRPr="00BE62FB" w:rsidR="00172961" w:rsidP="00511B34" w:rsidRDefault="00172961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511B34">
      <w:rPr>
        <w:rFonts w:ascii="Arial" w:hAnsi="Arial" w:cs="Arial"/>
      </w:rPr>
      <w:t>429/2021-</w:t>
    </w:r>
    <w:r w:rsidR="00C611F4">
      <w:rPr>
        <w:rFonts w:ascii="Arial" w:hAnsi="Arial" w:cs="Arial"/>
      </w:rPr>
      <w:t>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2D5E"/>
    <w:rsid w:val="00117DBA"/>
    <w:rsid w:val="00126C34"/>
    <w:rsid w:val="00146FFC"/>
    <w:rsid w:val="0016483A"/>
    <w:rsid w:val="00172961"/>
    <w:rsid w:val="00175DF2"/>
    <w:rsid w:val="00185666"/>
    <w:rsid w:val="001A18A5"/>
    <w:rsid w:val="001A2D7B"/>
    <w:rsid w:val="001B5B91"/>
    <w:rsid w:val="001E4D9B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B0A24"/>
    <w:rsid w:val="004D73AE"/>
    <w:rsid w:val="004F3811"/>
    <w:rsid w:val="00511B34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652C"/>
    <w:rsid w:val="00753A24"/>
    <w:rsid w:val="007613AF"/>
    <w:rsid w:val="00762F0D"/>
    <w:rsid w:val="008072B5"/>
    <w:rsid w:val="008145B5"/>
    <w:rsid w:val="0081659F"/>
    <w:rsid w:val="008357EF"/>
    <w:rsid w:val="00851958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26FB"/>
    <w:rsid w:val="00A830AE"/>
    <w:rsid w:val="00AB50C1"/>
    <w:rsid w:val="00AC33A7"/>
    <w:rsid w:val="00AE7D77"/>
    <w:rsid w:val="00AF38DD"/>
    <w:rsid w:val="00B12902"/>
    <w:rsid w:val="00B200C4"/>
    <w:rsid w:val="00B46C27"/>
    <w:rsid w:val="00BE3960"/>
    <w:rsid w:val="00BE62FB"/>
    <w:rsid w:val="00C14820"/>
    <w:rsid w:val="00C22467"/>
    <w:rsid w:val="00C50565"/>
    <w:rsid w:val="00C611F4"/>
    <w:rsid w:val="00C66696"/>
    <w:rsid w:val="00C67C0F"/>
    <w:rsid w:val="00C917D3"/>
    <w:rsid w:val="00C91BCA"/>
    <w:rsid w:val="00CD254E"/>
    <w:rsid w:val="00CD2568"/>
    <w:rsid w:val="00CF7611"/>
    <w:rsid w:val="00DF0331"/>
    <w:rsid w:val="00E003A9"/>
    <w:rsid w:val="00E3781E"/>
    <w:rsid w:val="00E51C1E"/>
    <w:rsid w:val="00E840CD"/>
    <w:rsid w:val="00EF255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12D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2D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2D5E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2D5E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2D5E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St-429/2021-13</izvorni_sadrzaj>
    <derivirana_varijabla naziv="DomainObject.Zapisnik.Oznaka_1">St-429/2021-13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lipnja 2021.</izvorni_sadrzaj>
    <derivirana_varijabla naziv="DomainObject.Predmet.DatumIzradeOptuznogAkta_1">16. lipnja 2021.</derivirana_varijabla>
  </DomainObject.Predmet.DatumIzradeOptuznogAkta>
  <DomainObject.Predmet.DatumIzradeOptuznogAktaFormated>
    <izvorni_sadrzaj>16.6.2021.</izvorni_sadrzaj>
    <derivirana_varijabla naziv="DomainObject.Predmet.DatumIzradeOptuznogAktaFormated_1">16.6.2021.</derivirana_varijabla>
  </DomainObject.Predmet.DatumIzradeOptuznogAktaFormated>
  <DomainObject.Predmet.DatumOsnivanja>
    <izvorni_sadrzaj>16. lipnja 2021.</izvorni_sadrzaj>
    <derivirana_varijabla naziv="DomainObject.Predmet.DatumOsnivanja_1">16.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lipnja 2021.</izvorni_sadrzaj>
    <derivirana_varijabla naziv="DomainObject.Predmet.DatumPrimitkaOptuznogAkta_1">16. lipnja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St-429/2021</izvorni_sadrzaj>
    <derivirana_varijabla naziv="DomainObject.Predmet.OznakaBroj_1">St-429/2021</derivirana_varijabla>
  </DomainObject.Predmet.OznakaBroj>
  <DomainObject.Predmet.OznakaBrojOptuznogAkta>
    <izvorni_sadrzaj>04-06-21-4012</izvorni_sadrzaj>
    <derivirana_varijabla naziv="DomainObject.Predmet.OznakaBrojOptuznogAkta_1">04-06-21-4012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NAVIS MARIS j.d.o.o. ROVINJ zastupanog po punomoćniku Miloslava Balaško; Jasna Mofardin</izvorni_sadrzaj>
    <derivirana_varijabla naziv="DomainObject.Predmet.ProtustrankaFormated_1">  NAVIS MARIS j.d.o.o. ROVINJ zastupanog po punomoćniku Miloslava Balaško; Jasna Mofardin</derivirana_varijabla>
  </DomainObject.Predmet.ProtustrankaFormated>
  <DomainObject.Predmet.ProtustrankaFormatedOIB>
    <izvorni_sadrzaj>  NAVIS MARIS j.d.o.o. ROVINJ, OIB 52682798524 zastupanog po punomoćniku Miloslava Balaško; Jasna Mofardin</izvorni_sadrzaj>
    <derivirana_varijabla naziv="DomainObject.Predmet.ProtustrankaFormatedOIB_1">  NAVIS MARIS j.d.o.o. ROVINJ, OIB 52682798524 zastupanog po punomoćniku Miloslava Balaško; Jasna Mofardin</derivirana_varijabla>
  </DomainObject.Predmet.ProtustrankaFormatedOIB>
  <DomainObject.Predmet.ProtustrankaFormatedWithAdress>
    <izvorni_sadrzaj> NAVIS MARIS j.d.o.o. ROVINJ, Braće Pesel 27, 52210 Rovinj zastupanog po punomoćniku Miloslava Balaško; Jasna Mofardin</izvorni_sadrzaj>
    <derivirana_varijabla naziv="DomainObject.Predmet.ProtustrankaFormatedWithAdress_1"> NAVIS MARIS j.d.o.o. ROVINJ, Braće Pesel 27, 52210 Rovinj zastupanog po punomoćniku Miloslava Balaško; Jasna Mofardin</derivirana_varijabla>
  </DomainObject.Predmet.ProtustrankaFormatedWithAdress>
  <DomainObject.Predmet.ProtustrankaFormatedWithAdressOIB>
    <izvorni_sadrzaj> NAVIS MARIS j.d.o.o. ROVINJ, OIB 52682798524, Braće Pesel 27, 52210 Rovinj zastupanog po punomoćniku Miloslava Balaško; Jasna Mofardin</izvorni_sadrzaj>
    <derivirana_varijabla naziv="DomainObject.Predmet.ProtustrankaFormatedWithAdressOIB_1"> NAVIS MARIS j.d.o.o. ROVINJ, OIB 52682798524, Braće Pesel 27, 52210 Rovinj zastupanog po punomoćniku Miloslava Balaško; Jasna Mofardin</derivirana_varijabla>
  </DomainObject.Predmet.ProtustrankaFormatedWithAdressOIB>
  <DomainObject.Predmet.ProtustrankaWithAdress>
    <izvorni_sadrzaj>NAVIS MARIS j.d.o.o. ROVINJ Braće Pesel 27, 52210 Rovinj</izvorni_sadrzaj>
    <derivirana_varijabla naziv="DomainObject.Predmet.ProtustrankaWithAdress_1">NAVIS MARIS j.d.o.o. ROVINJ Braće Pesel 27, 52210 Rovinj</derivirana_varijabla>
  </DomainObject.Predmet.ProtustrankaWithAdress>
  <DomainObject.Predmet.ProtustrankaWithAdressOIB>
    <izvorni_sadrzaj>NAVIS MARIS j.d.o.o. ROVINJ, OIB 52682798524, Braće Pesel 27, 52210 Rovinj</izvorni_sadrzaj>
    <derivirana_varijabla naziv="DomainObject.Predmet.ProtustrankaWithAdressOIB_1">NAVIS MARIS j.d.o.o. ROVINJ, OIB 52682798524, Braće Pesel 27, 52210 Rovinj</derivirana_varijabla>
  </DomainObject.Predmet.ProtustrankaWithAdressOIB>
  <DomainObject.Predmet.ProtustrankaNazivFormated>
    <izvorni_sadrzaj>NAVIS MARIS j.d.o.o. ROVINJ</izvorni_sadrzaj>
    <derivirana_varijabla naziv="DomainObject.Predmet.ProtustrankaNazivFormated_1">NAVIS MARIS j.d.o.o. ROVINJ</derivirana_varijabla>
  </DomainObject.Predmet.ProtustrankaNazivFormated>
  <DomainObject.Predmet.ProtustrankaNazivFormatedOIB>
    <izvorni_sadrzaj>NAVIS MARIS j.d.o.o. ROVINJ, OIB 52682798524</izvorni_sadrzaj>
    <derivirana_varijabla naziv="DomainObject.Predmet.ProtustrankaNazivFormatedOIB_1">NAVIS MARIS j.d.o.o. ROVINJ, OIB 52682798524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44724.7</izvorni_sadrzaj>
    <derivirana_varijabla naziv="DomainObject.Predmet.TrenutnaVrijednost_1">44724.7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NAVIS MARIS j.d.o.o. ROVINJ zastupanog po punomoćniku Miloslava Balaško; Jasna Mofardin</item>
    </izvorni_sadrzaj>
    <derivirana_varijabla naziv="DomainObject.Predmet.ProtuStrankaListFormated_1">
      <item>NAVIS MARIS j.d.o.o. ROVINJ zastupanog po punomoćniku Miloslava Balaško; Jasna Mofardin</item>
    </derivirana_varijabla>
  </DomainObject.Predmet.ProtuStrankaListFormated>
  <DomainObject.Predmet.ProtuStrankaListFormatedOIB>
    <izvorni_sadrzaj>
      <item>NAVIS MARIS j.d.o.o. ROVINJ, OIB 52682798524 zastupanog po punomoćniku Miloslava Balaško; Jasna Mofardin</item>
    </izvorni_sadrzaj>
    <derivirana_varijabla naziv="DomainObject.Predmet.ProtuStrankaListFormatedOIB_1">
      <item>NAVIS MARIS j.d.o.o. ROVINJ, OIB 52682798524 zastupanog po punomoćniku Miloslava Balaško; Jasna Mofardin</item>
    </derivirana_varijabla>
  </DomainObject.Predmet.ProtuStrankaListFormatedOIB>
  <DomainObject.Predmet.ProtuStrankaListFormatedWithAdress>
    <izvorni_sadrzaj>
      <item>NAVIS MARIS j.d.o.o. ROVINJ, Braće Pesel 27, 52210 Rovinj zastupanog po punomoćniku Miloslava Balaško; Jasna Mofardin</item>
    </izvorni_sadrzaj>
    <derivirana_varijabla naziv="DomainObject.Predmet.ProtuStrankaListFormatedWithAdress_1">
      <item>NAVIS MARIS j.d.o.o. ROVINJ, Braće Pesel 27, 52210 Rovinj zastupanog po punomoćniku Miloslava Balaško; Jasna Mofardin</item>
    </derivirana_varijabla>
  </DomainObject.Predmet.ProtuStrankaListFormatedWithAdress>
  <DomainObject.Predmet.ProtuStrankaListFormatedWithAdressOIB>
    <izvorni_sadrzaj>
      <item>NAVIS MARIS j.d.o.o. ROVINJ, OIB 52682798524, Braće Pesel 27, 52210 Rovinj zastupanog po punomoćniku Miloslava Balaško; Jasna Mofardin</item>
    </izvorni_sadrzaj>
    <derivirana_varijabla naziv="DomainObject.Predmet.ProtuStrankaListFormatedWithAdressOIB_1">
      <item>NAVIS MARIS j.d.o.o. ROVINJ, OIB 52682798524, Braće Pesel 27, 52210 Rovinj zastupanog po punomoćniku Miloslava Balaško; Jasna Mofardin</item>
    </derivirana_varijabla>
  </DomainObject.Predmet.ProtuStrankaListFormatedWithAdressOIB>
  <DomainObject.Predmet.ProtuStrankaListNazivFormated>
    <izvorni_sadrzaj>
      <item>NAVIS MARIS j.d.o.o. ROVINJ</item>
    </izvorni_sadrzaj>
    <derivirana_varijabla naziv="DomainObject.Predmet.ProtuStrankaListNazivFormated_1">
      <item>NAVIS MARIS j.d.o.o. ROVINJ</item>
    </derivirana_varijabla>
  </DomainObject.Predmet.ProtuStrankaListNazivFormated>
  <DomainObject.Predmet.ProtuStrankaListNazivFormatedOIB>
    <izvorni_sadrzaj>
      <item>NAVIS MARIS j.d.o.o. ROVINJ, OIB 52682798524</item>
    </izvorni_sadrzaj>
    <derivirana_varijabla naziv="DomainObject.Predmet.ProtuStrankaListNazivFormatedOIB_1">
      <item>NAVIS MARIS j.d.o.o. ROVINJ, OIB 52682798524</item>
    </derivirana_varijabla>
  </DomainObject.Predmet.ProtuStrankaListNazivFormatedOIB>
  <DomainObject.Predmet.OstaliListFormated>
    <izvorni_sadrzaj>
      <item>Miloslava Balaško punomoćnica sudionika u postupku NAVIS MARIS j.d.o.o. ROVINJ</item>
      <item>Jasna Mofardin punomoćnik sudionika u postupku NAVIS MARIS j.d.o.o. ROVINJ</item>
    </izvorni_sadrzaj>
    <derivirana_varijabla naziv="DomainObject.Predmet.OstaliListFormated_1">
      <item>Miloslava Balaško punomoćnica sudionika u postupku NAVIS MARIS j.d.o.o. ROVINJ</item>
      <item>Jasna Mofardin punomoćnik sudionika u postupku NAVIS MARIS j.d.o.o. ROVINJ</item>
    </derivirana_varijabla>
  </DomainObject.Predmet.OstaliListFormated>
  <DomainObject.Predmet.OstaliListFormatedOIB>
    <izvorni_sadrzaj>
      <item>Miloslava Balaško, OIB 09280705860 punomoćnica sudionika u postupku NAVIS MARIS j.d.o.o. ROVINJ</item>
      <item>Jasna Mofardin, OIB 31117113980 punomoćnik sudionika u postupku NAVIS MARIS j.d.o.o. ROVINJ</item>
    </izvorni_sadrzaj>
    <derivirana_varijabla naziv="DomainObject.Predmet.OstaliListFormatedOIB_1">
      <item>Miloslava Balaško, OIB 09280705860 punomoćnica sudionika u postupku NAVIS MARIS j.d.o.o. ROVINJ</item>
      <item>Jasna Mofardin, OIB 31117113980 punomoćnik sudionika u postupku NAVIS MARIS j.d.o.o. ROVINJ</item>
    </derivirana_varijabla>
  </DomainObject.Predmet.OstaliListFormatedOIB>
  <DomainObject.Predmet.OstaliListFormatedWithAdress>
    <izvorni_sadrzaj>
      <item>Miloslava Balaško, Ulica Braće Pesel 27, 52210 Rovinj punomoćnica sudionika u postupku NAVIS MARIS j.d.o.o. ROVINJ</item>
      <item>Jasna Mofardin, Istarska 46, 52210 Rovinj punomoćnik sudionika u postupku NAVIS MARIS j.d.o.o. ROVINJ</item>
    </izvorni_sadrzaj>
    <derivirana_varijabla naziv="DomainObject.Predmet.OstaliListFormatedWithAdress_1">
      <item>Miloslava Balaško, Ulica Braće Pesel 27, 52210 Rovinj punomoćnica sudionika u postupku NAVIS MARIS j.d.o.o. ROVINJ</item>
      <item>Jasna Mofardin, Istarska 46, 52210 Rovinj punomoćnik sudionika u postupku NAVIS MARIS j.d.o.o. ROVINJ</item>
    </derivirana_varijabla>
  </DomainObject.Predmet.OstaliListFormatedWithAdress>
  <DomainObject.Predmet.OstaliListFormatedWithAdressOIB>
    <izvorni_sadrzaj>
      <item>Miloslava Balaško, OIB 09280705860, Ulica Braće Pesel 27, 52210 Rovinj punomoćnica sudionika u postupku NAVIS MARIS j.d.o.o. ROVINJ</item>
      <item>Jasna Mofardin, OIB 31117113980, Istarska 46, 52210 Rovinj punomoćnik sudionika u postupku NAVIS MARIS j.d.o.o. ROVINJ</item>
    </izvorni_sadrzaj>
    <derivirana_varijabla naziv="DomainObject.Predmet.OstaliListFormatedWithAdressOIB_1">
      <item>Miloslava Balaško, OIB 09280705860, Ulica Braće Pesel 27, 52210 Rovinj punomoćnica sudionika u postupku NAVIS MARIS j.d.o.o. ROVINJ</item>
      <item>Jasna Mofardin, OIB 31117113980, Istarska 46, 52210 Rovinj punomoćnik sudionika u postupku NAVIS MARIS j.d.o.o. ROVINJ</item>
    </derivirana_varijabla>
  </DomainObject.Predmet.OstaliListFormatedWithAdressOIB>
  <DomainObject.Predmet.OstaliListNazivFormated>
    <izvorni_sadrzaj>
      <item>Miloslava Balaško</item>
      <item>Jasna Mofardin</item>
    </izvorni_sadrzaj>
    <derivirana_varijabla naziv="DomainObject.Predmet.OstaliListNazivFormated_1">
      <item>Miloslava Balaško</item>
      <item>Jasna Mofardin</item>
    </derivirana_varijabla>
  </DomainObject.Predmet.OstaliListNazivFormated>
  <DomainObject.Predmet.OstaliListNazivFormatedOIB>
    <izvorni_sadrzaj>
      <item>Miloslava Balaško, OIB 09280705860</item>
      <item>Jasna Mofardin, OIB 31117113980</item>
    </izvorni_sadrzaj>
    <derivirana_varijabla naziv="DomainObject.Predmet.OstaliListNazivFormatedOIB_1">
      <item>Miloslava Balaško, OIB 09280705860</item>
      <item>Jasna Mofardin, OIB 31117113980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St-429/2021-13</izvorni_sadrzaj>
    <derivirana_varijabla naziv="DomainObject.PoslovniBrojDokumenta_1">St-429/2021-13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NAVIS MARIS j.d.o.o. ROVINJ</izvorni_sadrzaj>
    <derivirana_varijabla naziv="DomainObject.Predmet.ProtustrankaIDrugi_1">NAVIS MARIS j.d.o.o.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NAVIS MARIS j.d.o.o. ROVINJ, OIB 52682798524, Braće Pesel 27, 52210 Rovinj</izvorni_sadrzaj>
    <derivirana_varijabla naziv="DomainObject.Predmet.ProtustrankaIDrugiAdressOIB_1">NAVIS MARIS j.d.o.o. ROVINJ, OIB 52682798524, Braće Pesel 27,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NAVIS MARIS j.d.o.o. ROVINJ</item>
      <item>Financijska agencija (FINA)</item>
      <item>Miloslava Balaško</item>
      <item>Jasna Mofardin</item>
    </izvorni_sadrzaj>
    <derivirana_varijabla naziv="DomainObject.Predmet.SudioniciListNaziv_1">
      <item>NAVIS MARIS j.d.o.o. ROVINJ</item>
      <item>Financijska agencija (FINA)</item>
      <item>Miloslava Balaško</item>
      <item>Jasna Mofardin</item>
    </derivirana_varijabla>
  </DomainObject.Predmet.SudioniciListNaziv>
  <DomainObject.Predmet.SudioniciListAdressOIB>
    <izvorni_sadrzaj>
      <item>NAVIS MARIS j.d.o.o. ROVINJ, OIB 52682798524, Braće Pesel 27,52210 Rovinj</item>
      <item>Financijska agencija (FINA), OIB 85821130368, Ulica grada Vukovara 70,10000 Zagreb</item>
      <item>Miloslava Balaško, OIB 09280705860, Ulica Braće Pesel 27,52210 Rovinj</item>
      <item>Jasna Mofardin, OIB 31117113980, Istarska 46,52210 Rovinj</item>
    </izvorni_sadrzaj>
    <derivirana_varijabla naziv="DomainObject.Predmet.SudioniciListAdressOIB_1">
      <item>NAVIS MARIS j.d.o.o. ROVINJ, OIB 52682798524, Braće Pesel 27,52210 Rovinj</item>
      <item>Financijska agencija (FINA), OIB 85821130368, Ulica grada Vukovara 70,10000 Zagreb</item>
      <item>Miloslava Balaško, OIB 09280705860, Ulica Braće Pesel 27,52210 Rovinj</item>
      <item>Jasna Mofardin, OIB 31117113980, Istarska 46,52210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52682798524</item>
      <item>, OIB 85821130368</item>
      <item>, OIB 09280705860</item>
      <item>, OIB 31117113980</item>
    </izvorni_sadrzaj>
    <derivirana_varijabla naziv="DomainObject.Predmet.SudioniciListNazivOIB_1">
      <item>, OIB 52682798524</item>
      <item>, OIB 85821130368</item>
      <item>, OIB 09280705860</item>
      <item>, OIB 31117113980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lipnja 2021.</izvorni_sadrzaj>
    <derivirana_varijabla naziv="DomainObject.Predmet.DatumPocetkaProcesa_1">16.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AD93C-D88F-474E-A02B-6C565904CC24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300</properties:Words>
  <properties:Characters>1606</properties:Characters>
  <properties:Lines>67</properties:Lines>
  <properties:Paragraphs>24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1974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2021-10-21T12:18:00Z</dcterms:created>
  <dc:creator>epincin</dc:creator>
  <cp:lastModifiedBy>Sanja Prodan</cp:lastModifiedBy>
  <cp:lastPrinted>2015-12-17T09:17:00Z</cp:lastPrinted>
  <dcterms:modified xmlns:xsi="http://www.w3.org/2001/XMLSchema-instance" xsi:type="dcterms:W3CDTF">2021-10-22T07:15:00Z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St-429/2021-13 / Zapisnik - Ročište radi rasprave o uvjetima za otvaranje steč. post. (St-429-2021-13 NAVIS MARIS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